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AC3" w:rsidRPr="006D2D54" w:rsidRDefault="001A4AC3" w:rsidP="001A4AC3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>FIŞA INDIVIDUALĂ</w:t>
      </w:r>
      <w:r>
        <w:rPr>
          <w:rFonts w:ascii="Arial Narrow" w:hAnsi="Arial Narrow"/>
          <w:b/>
          <w:sz w:val="24"/>
          <w:szCs w:val="24"/>
        </w:rPr>
        <w:t xml:space="preserve"> – A DOUA SANSA</w:t>
      </w: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şi</w:t>
      </w:r>
      <w:proofErr w:type="spellEnd"/>
      <w:r w:rsidRPr="006D2D54">
        <w:rPr>
          <w:rFonts w:ascii="Arial Narrow" w:hAnsi="Arial Narrow"/>
          <w:b/>
          <w:sz w:val="24"/>
          <w:szCs w:val="24"/>
        </w:rPr>
        <w:t xml:space="preserve"> prenumele</w:t>
      </w:r>
      <w:r>
        <w:rPr>
          <w:rFonts w:ascii="Arial Narrow" w:hAnsi="Arial Narrow"/>
          <w:b/>
          <w:sz w:val="24"/>
          <w:szCs w:val="24"/>
        </w:rPr>
        <w:t xml:space="preserve"> </w:t>
      </w: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şi</w:t>
      </w:r>
      <w:proofErr w:type="spellEnd"/>
      <w:r w:rsidRPr="006D2D54">
        <w:rPr>
          <w:rFonts w:ascii="Arial Narrow" w:hAnsi="Arial Narrow"/>
          <w:b/>
          <w:sz w:val="24"/>
          <w:szCs w:val="24"/>
        </w:rPr>
        <w:t xml:space="preserve"> vechimea în învăţământ:</w:t>
      </w:r>
      <w:r>
        <w:rPr>
          <w:rFonts w:ascii="Arial Narrow" w:hAnsi="Arial Narrow"/>
          <w:b/>
          <w:sz w:val="24"/>
          <w:szCs w:val="24"/>
        </w:rPr>
        <w:t>........................................................................................................</w:t>
      </w: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6D2D54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6D2D54">
        <w:rPr>
          <w:rFonts w:ascii="Arial Narrow" w:hAnsi="Arial Narrow"/>
          <w:b/>
          <w:sz w:val="24"/>
          <w:szCs w:val="24"/>
        </w:rPr>
        <w:t>) :</w:t>
      </w:r>
      <w:r>
        <w:rPr>
          <w:rFonts w:ascii="Arial Narrow" w:hAnsi="Arial Narrow"/>
          <w:b/>
          <w:sz w:val="24"/>
          <w:szCs w:val="24"/>
        </w:rPr>
        <w:t>..............................................................................................................................</w:t>
      </w: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6D2D54">
        <w:rPr>
          <w:rFonts w:ascii="Arial Narrow" w:hAnsi="Arial Narrow"/>
          <w:b/>
          <w:sz w:val="24"/>
          <w:szCs w:val="24"/>
        </w:rPr>
        <w:t>Adresa/telefon/mail:</w:t>
      </w:r>
      <w:r>
        <w:rPr>
          <w:rFonts w:ascii="Arial Narrow" w:hAnsi="Arial Narrow"/>
          <w:b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Î</w:t>
      </w:r>
      <w:r>
        <w:rPr>
          <w:rFonts w:ascii="Arial Narrow" w:hAnsi="Arial Narrow"/>
          <w:b/>
          <w:sz w:val="24"/>
          <w:szCs w:val="24"/>
          <w:lang w:val="fr-FR"/>
        </w:rPr>
        <w:t>ncadrare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2013-2014</w:t>
      </w:r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:   TITULAR </w:t>
      </w:r>
      <w:r>
        <w:rPr>
          <w:rFonts w:ascii="Arial Narrow" w:hAnsi="Arial Narrow"/>
          <w:b/>
          <w:sz w:val="24"/>
          <w:szCs w:val="24"/>
          <w:lang w:val="fr-FR"/>
        </w:rPr>
        <w:t>/ SUPLINITOR CALIFICAT / SUPLINITOR CU STUDII NECORESPUNZĂTOARE/CUMUL</w:t>
      </w: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Res</w:t>
      </w:r>
      <w:r>
        <w:rPr>
          <w:rFonts w:ascii="Arial Narrow" w:hAnsi="Arial Narrow"/>
          <w:b/>
          <w:sz w:val="24"/>
          <w:szCs w:val="24"/>
          <w:lang w:val="fr-FR"/>
        </w:rPr>
        <w:t>ponsabil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> : DA/NU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3000"/>
        <w:gridCol w:w="3000"/>
        <w:gridCol w:w="3817"/>
        <w:gridCol w:w="1701"/>
      </w:tblGrid>
      <w:tr w:rsidR="001A4AC3" w:rsidRPr="006D2D54" w:rsidTr="00816DE9">
        <w:tc>
          <w:tcPr>
            <w:tcW w:w="4608" w:type="dxa"/>
            <w:vMerge w:val="restart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518" w:type="dxa"/>
            <w:gridSpan w:val="4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__</w:t>
            </w:r>
            <w:bookmarkStart w:id="0" w:name="_GoBack"/>
            <w:bookmarkEnd w:id="0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_______________</w:t>
            </w:r>
          </w:p>
        </w:tc>
      </w:tr>
      <w:tr w:rsidR="001A4AC3" w:rsidRPr="006D2D54" w:rsidTr="00816DE9">
        <w:tc>
          <w:tcPr>
            <w:tcW w:w="4608" w:type="dxa"/>
            <w:vMerge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701" w:type="dxa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1A4AC3" w:rsidRPr="006D2D54" w:rsidTr="00816DE9">
        <w:tc>
          <w:tcPr>
            <w:tcW w:w="4608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817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701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</w:tr>
      <w:tr w:rsidR="001A4AC3" w:rsidRPr="006D2D54" w:rsidTr="00816DE9">
        <w:tc>
          <w:tcPr>
            <w:tcW w:w="4608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817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701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</w:tr>
    </w:tbl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r w:rsidRPr="006D2D54">
        <w:rPr>
          <w:rFonts w:ascii="Arial Narrow" w:hAnsi="Arial Narrow"/>
          <w:b/>
          <w:sz w:val="24"/>
          <w:szCs w:val="24"/>
          <w:lang w:val="fr-FR"/>
        </w:rPr>
        <w:t>CURRICULUM LA DECIZIA ŞCOLII/ CDL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8"/>
        <w:gridCol w:w="790"/>
        <w:gridCol w:w="1080"/>
        <w:gridCol w:w="1672"/>
        <w:gridCol w:w="1388"/>
        <w:gridCol w:w="1980"/>
        <w:gridCol w:w="2835"/>
        <w:gridCol w:w="1843"/>
      </w:tblGrid>
      <w:tr w:rsidR="001A4AC3" w:rsidRPr="006D2D54" w:rsidTr="00816DE9">
        <w:tc>
          <w:tcPr>
            <w:tcW w:w="4538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Denumirea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cursului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opţional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/ CDL</w:t>
            </w:r>
          </w:p>
        </w:tc>
        <w:tc>
          <w:tcPr>
            <w:tcW w:w="790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</w:t>
            </w:r>
          </w:p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ore</w:t>
            </w:r>
          </w:p>
        </w:tc>
        <w:tc>
          <w:tcPr>
            <w:tcW w:w="1080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Clasa</w:t>
            </w:r>
            <w:proofErr w:type="spellEnd"/>
          </w:p>
        </w:tc>
        <w:tc>
          <w:tcPr>
            <w:tcW w:w="1672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Existenţa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programei</w:t>
            </w:r>
            <w:proofErr w:type="spellEnd"/>
          </w:p>
        </w:tc>
        <w:tc>
          <w:tcPr>
            <w:tcW w:w="1388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Existenţa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suportului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curs</w:t>
            </w:r>
            <w:proofErr w:type="spellEnd"/>
          </w:p>
        </w:tc>
        <w:tc>
          <w:tcPr>
            <w:tcW w:w="1980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Existenţa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bibliografiei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şi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instrumentelor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evaluare</w:t>
            </w:r>
            <w:proofErr w:type="spellEnd"/>
            <w:proofErr w:type="gramEnd"/>
          </w:p>
        </w:tc>
        <w:tc>
          <w:tcPr>
            <w:tcW w:w="2835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Aprobată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către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ME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N</w:t>
            </w:r>
          </w:p>
        </w:tc>
        <w:tc>
          <w:tcPr>
            <w:tcW w:w="1843" w:type="dxa"/>
            <w:vAlign w:val="center"/>
          </w:tcPr>
          <w:p w:rsidR="001A4AC3" w:rsidRPr="006D2D54" w:rsidRDefault="001A4AC3" w:rsidP="00816DE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Vizată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către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inspectorul</w:t>
            </w:r>
            <w:proofErr w:type="spellEnd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6D2D54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</w:tr>
      <w:tr w:rsidR="001A4AC3" w:rsidRPr="006D2D54" w:rsidTr="00816DE9">
        <w:tc>
          <w:tcPr>
            <w:tcW w:w="4538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79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672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388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98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2835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</w:tr>
      <w:tr w:rsidR="001A4AC3" w:rsidRPr="006D2D54" w:rsidTr="00816DE9">
        <w:tc>
          <w:tcPr>
            <w:tcW w:w="4538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79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08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672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388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980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2835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:rsidR="001A4AC3" w:rsidRPr="006D2D54" w:rsidRDefault="001A4AC3" w:rsidP="00816DE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</w:tr>
    </w:tbl>
    <w:p w:rsidR="001A4AC3" w:rsidRPr="006D2D54" w:rsidRDefault="001A4AC3" w:rsidP="001A4AC3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6D2D54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6D2D54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6D2D54">
        <w:rPr>
          <w:rFonts w:ascii="Arial Narrow" w:hAnsi="Arial Narrow"/>
          <w:b/>
          <w:sz w:val="24"/>
          <w:szCs w:val="24"/>
          <w:lang w:val="fr-FR"/>
        </w:rPr>
        <w:t>DATA,</w:t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 w:rsidRPr="006D2D54">
        <w:rPr>
          <w:rFonts w:ascii="Arial Narrow" w:hAnsi="Arial Narrow"/>
          <w:b/>
          <w:sz w:val="24"/>
          <w:szCs w:val="24"/>
          <w:lang w:val="fr-FR"/>
        </w:rPr>
        <w:t>DIRECTOR,</w:t>
      </w: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Pr="006D2D54" w:rsidRDefault="001A4AC3" w:rsidP="001A4AC3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1A4AC3" w:rsidRPr="006D2D54" w:rsidRDefault="001A4AC3" w:rsidP="001A4AC3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1A4AC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1A4AC3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1A4AC3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1A4AC3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1A4AC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1A4AC3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 xml:space="preserve">COLEGIUL TEHNIC DE TRANSPORT FEROVIAR </w:t>
    </w:r>
    <w:r>
      <w:rPr>
        <w:rFonts w:ascii="Times New Roman" w:hAnsi="Times New Roman"/>
        <w:b/>
        <w:sz w:val="28"/>
        <w:szCs w:val="28"/>
      </w:rPr>
      <w:t>“</w:t>
    </w:r>
    <w:r>
      <w:rPr>
        <w:rFonts w:ascii="Times New Roman" w:hAnsi="Times New Roman"/>
        <w:b/>
        <w:sz w:val="28"/>
        <w:szCs w:val="28"/>
      </w:rPr>
      <w:t>ANGHEL SALIGNY</w:t>
    </w:r>
    <w:r>
      <w:rPr>
        <w:rFonts w:ascii="Times New Roman" w:hAnsi="Times New Roman"/>
        <w:b/>
        <w:sz w:val="28"/>
        <w:szCs w:val="28"/>
      </w:rPr>
      <w:t>”</w:t>
    </w:r>
    <w:r>
      <w:rPr>
        <w:rFonts w:ascii="Times New Roman" w:hAnsi="Times New Roman"/>
        <w:b/>
        <w:sz w:val="28"/>
        <w:szCs w:val="28"/>
      </w:rPr>
      <w:t xml:space="preserve"> SIMERIA</w:t>
    </w:r>
  </w:p>
  <w:p w:rsidR="00213B82" w:rsidRDefault="001A4AC3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</w:t>
    </w:r>
    <w:r>
      <w:rPr>
        <w:rFonts w:ascii="Palatino Linotype" w:hAnsi="Palatino Linotype"/>
        <w:color w:val="0F243E"/>
        <w:sz w:val="26"/>
      </w:rPr>
      <w:t>______________________________________</w:t>
    </w:r>
  </w:p>
  <w:p w:rsidR="00E160F0" w:rsidRPr="00002654" w:rsidRDefault="001A4AC3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1A4AC3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AC3"/>
    <w:rsid w:val="001A4AC3"/>
    <w:rsid w:val="00850207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FE72C-38C3-4F00-9CEC-233425B62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A4AC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1A4AC3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1A4AC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1A4AC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0E4F2B1A-9C30-419D-BE4A-A83C4ABB862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12</TotalTime>
  <Pages>2</Pages>
  <Words>190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2013-11-20T11:32:00Z</dcterms:created>
  <dcterms:modified xsi:type="dcterms:W3CDTF">2013-11-20T11:44:00Z</dcterms:modified>
</cp:coreProperties>
</file>